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450A04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50A04">
              <w:rPr>
                <w:b/>
                <w:sz w:val="26"/>
                <w:szCs w:val="26"/>
                <w:lang w:val="en-US"/>
              </w:rPr>
              <w:t>203C_108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450A04" w:rsidRDefault="009B6BFD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450A04">
              <w:rPr>
                <w:b/>
                <w:sz w:val="26"/>
                <w:szCs w:val="26"/>
                <w:lang w:val="en-US"/>
              </w:rPr>
              <w:t>2292006</w:t>
            </w:r>
            <w:r w:rsidR="00C44B8B" w:rsidRPr="00450A04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0F0E4B">
        <w:rPr>
          <w:b/>
          <w:sz w:val="26"/>
          <w:szCs w:val="26"/>
        </w:rPr>
        <w:t>(</w:t>
      </w:r>
      <w:r w:rsidR="007B509C">
        <w:rPr>
          <w:b/>
          <w:sz w:val="26"/>
          <w:szCs w:val="26"/>
        </w:rPr>
        <w:t>Тросостойка Б</w:t>
      </w:r>
      <w:r w:rsidR="009B6BFD" w:rsidRPr="006D0A2C">
        <w:rPr>
          <w:b/>
          <w:sz w:val="26"/>
          <w:szCs w:val="26"/>
        </w:rPr>
        <w:t xml:space="preserve">33 </w:t>
      </w:r>
      <w:r w:rsidR="00670CAE" w:rsidRPr="00670CAE">
        <w:rPr>
          <w:b/>
          <w:sz w:val="26"/>
          <w:szCs w:val="26"/>
        </w:rPr>
        <w:t>407-4-20</w:t>
      </w:r>
      <w:r w:rsidR="00670CAE">
        <w:rPr>
          <w:b/>
          <w:sz w:val="26"/>
          <w:szCs w:val="26"/>
        </w:rPr>
        <w:t>/</w:t>
      </w:r>
      <w:r w:rsidR="00670CAE" w:rsidRPr="00670CAE">
        <w:rPr>
          <w:b/>
          <w:sz w:val="26"/>
          <w:szCs w:val="26"/>
        </w:rPr>
        <w:t>75 3082тм-т2-43</w:t>
      </w:r>
      <w:r w:rsidR="000F0E4B">
        <w:rPr>
          <w:b/>
          <w:sz w:val="26"/>
          <w:szCs w:val="26"/>
        </w:rPr>
        <w:t>)</w:t>
      </w:r>
      <w:r w:rsidR="000A5253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0A5253">
        <w:rPr>
          <w:b/>
          <w:sz w:val="26"/>
          <w:szCs w:val="26"/>
          <w:u w:val="single"/>
        </w:rPr>
        <w:t>203</w:t>
      </w:r>
      <w:r w:rsidR="00F115B9" w:rsidRPr="000A5253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должны соответствовать </w:t>
      </w:r>
      <w:r w:rsidR="001759FB" w:rsidRPr="001759FB">
        <w:rPr>
          <w:sz w:val="24"/>
          <w:szCs w:val="24"/>
        </w:rPr>
        <w:t>требованиям</w:t>
      </w:r>
      <w:r w:rsidR="001759FB" w:rsidRPr="001759FB">
        <w:rPr>
          <w:color w:val="FF0000"/>
          <w:sz w:val="26"/>
          <w:szCs w:val="26"/>
        </w:rPr>
        <w:t> </w:t>
      </w:r>
      <w:bookmarkStart w:id="1" w:name="Поле4"/>
      <w:r w:rsidR="006D0A2C" w:rsidRPr="006D0A2C">
        <w:rPr>
          <w:sz w:val="24"/>
          <w:szCs w:val="24"/>
        </w:rPr>
        <w:t>Типового проекта</w:t>
      </w:r>
      <w:r w:rsidR="009B6BFD" w:rsidRPr="006D0A2C">
        <w:rPr>
          <w:sz w:val="24"/>
          <w:szCs w:val="24"/>
        </w:rPr>
        <w:t xml:space="preserve"> </w:t>
      </w:r>
      <w:bookmarkEnd w:id="1"/>
      <w:r w:rsidR="00670CAE" w:rsidRPr="00670CAE">
        <w:rPr>
          <w:sz w:val="24"/>
          <w:szCs w:val="24"/>
        </w:rPr>
        <w:t>407-4-20</w:t>
      </w:r>
      <w:r w:rsidR="00670CAE">
        <w:rPr>
          <w:sz w:val="24"/>
          <w:szCs w:val="24"/>
        </w:rPr>
        <w:t>/</w:t>
      </w:r>
      <w:r w:rsidR="00670CAE" w:rsidRPr="00670CAE">
        <w:rPr>
          <w:sz w:val="24"/>
          <w:szCs w:val="24"/>
        </w:rPr>
        <w:t>75 3082тм-т2-43</w:t>
      </w:r>
      <w:r w:rsidR="00470C42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A5253" w:rsidRDefault="000A5253" w:rsidP="000A525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0A5253" w:rsidRDefault="000A5253" w:rsidP="000A525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0A5253" w:rsidRDefault="000A5253" w:rsidP="000A525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0A5253" w:rsidRDefault="000A5253" w:rsidP="000A525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0A5253" w:rsidRDefault="000A5253" w:rsidP="000A525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A5253" w:rsidRDefault="000A5253" w:rsidP="000A525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0A5253" w:rsidRDefault="000A5253" w:rsidP="000A525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A5253" w:rsidRDefault="000A5253" w:rsidP="000A525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0A5253" w:rsidRDefault="000A5253" w:rsidP="000A525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0A5253" w:rsidRDefault="000A5253" w:rsidP="000A525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0A5253" w:rsidRDefault="000A5253" w:rsidP="000A525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0A5253" w:rsidRDefault="000A5253" w:rsidP="000A5253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0A5253" w:rsidRDefault="000A5253" w:rsidP="000A5253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0A5253" w:rsidRDefault="000A5253" w:rsidP="000A525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0A5253" w:rsidRPr="00670CAE" w:rsidRDefault="000A5253" w:rsidP="00670CAE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bookmarkStart w:id="2" w:name="_GoBack"/>
      <w:r w:rsidRPr="006D0A2C">
        <w:rPr>
          <w:sz w:val="24"/>
          <w:szCs w:val="24"/>
        </w:rPr>
        <w:t xml:space="preserve">Типового проекта </w:t>
      </w:r>
      <w:r w:rsidR="00670CAE" w:rsidRPr="00670CAE">
        <w:rPr>
          <w:sz w:val="24"/>
          <w:szCs w:val="24"/>
        </w:rPr>
        <w:t>407-4-20</w:t>
      </w:r>
      <w:r w:rsidR="00670CAE">
        <w:rPr>
          <w:sz w:val="24"/>
          <w:szCs w:val="24"/>
        </w:rPr>
        <w:t>/</w:t>
      </w:r>
      <w:r w:rsidR="00670CAE" w:rsidRPr="00670CAE">
        <w:rPr>
          <w:sz w:val="24"/>
          <w:szCs w:val="24"/>
        </w:rPr>
        <w:t>75 3082тм-т2-43</w:t>
      </w:r>
      <w:r w:rsidRPr="00670CAE">
        <w:rPr>
          <w:sz w:val="24"/>
          <w:szCs w:val="24"/>
        </w:rPr>
        <w:t>;</w:t>
      </w:r>
    </w:p>
    <w:bookmarkEnd w:id="2"/>
    <w:p w:rsidR="000A5253" w:rsidRDefault="000A5253" w:rsidP="000A5253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0A5253" w:rsidRDefault="000A5253" w:rsidP="000A525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0A5253" w:rsidRDefault="000A5253" w:rsidP="000A525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0A5253" w:rsidRDefault="000A5253" w:rsidP="000A525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0A5253" w:rsidRDefault="000A5253" w:rsidP="000A525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0A5253" w:rsidRDefault="000A5253" w:rsidP="000A5253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0A5253" w:rsidRDefault="000A5253" w:rsidP="000A525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0A5253" w:rsidRDefault="000A5253" w:rsidP="000A525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0A5253" w:rsidRDefault="000A5253" w:rsidP="000A525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A5253" w:rsidRDefault="000A5253" w:rsidP="000A525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0A5253" w:rsidRDefault="000A5253" w:rsidP="000A525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A5253" w:rsidRDefault="000A5253" w:rsidP="000A525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5253" w:rsidRDefault="000A5253" w:rsidP="000A525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0A5253" w:rsidRDefault="000A5253" w:rsidP="000A525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0A5253" w:rsidRDefault="000A5253" w:rsidP="000A525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5253" w:rsidRDefault="000A5253" w:rsidP="000A525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0A5253" w:rsidRDefault="000A5253" w:rsidP="000A525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0A5253" w:rsidRDefault="000A5253" w:rsidP="000A525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0A5253" w:rsidRDefault="000A5253" w:rsidP="000A525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0A5253" w:rsidRDefault="000A5253" w:rsidP="000A525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0A5253" w:rsidRDefault="000A5253" w:rsidP="000A525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0A5253" w:rsidRDefault="000A5253" w:rsidP="000A525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0A5253" w:rsidRDefault="000A5253" w:rsidP="000A525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0A5253" w:rsidRDefault="000A5253" w:rsidP="000A525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0A5253" w:rsidRDefault="000A5253" w:rsidP="000A525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0A5253" w:rsidRDefault="000A5253" w:rsidP="000A525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0A5253" w:rsidRDefault="000A5253" w:rsidP="000A525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372F" w:rsidRDefault="002C372F">
      <w:r>
        <w:separator/>
      </w:r>
    </w:p>
  </w:endnote>
  <w:endnote w:type="continuationSeparator" w:id="0">
    <w:p w:rsidR="002C372F" w:rsidRDefault="002C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372F" w:rsidRDefault="002C372F">
      <w:r>
        <w:separator/>
      </w:r>
    </w:p>
  </w:footnote>
  <w:footnote w:type="continuationSeparator" w:id="0">
    <w:p w:rsidR="002C372F" w:rsidRDefault="002C37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AAA87FE6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BFD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3FE6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5253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0E4B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2BC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372F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0A04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C42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0CAE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3633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0A2C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09C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011"/>
    <w:rsid w:val="009B69A3"/>
    <w:rsid w:val="009B6BFD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9CB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785E"/>
    <w:rsid w:val="00B31336"/>
    <w:rsid w:val="00B3141F"/>
    <w:rsid w:val="00B322C8"/>
    <w:rsid w:val="00B33CE2"/>
    <w:rsid w:val="00B37632"/>
    <w:rsid w:val="00B407F6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0EF2"/>
    <w:rsid w:val="00EF192F"/>
    <w:rsid w:val="00EF1B2A"/>
    <w:rsid w:val="00EF270A"/>
    <w:rsid w:val="00EF27AA"/>
    <w:rsid w:val="00EF27B8"/>
    <w:rsid w:val="00EF3756"/>
    <w:rsid w:val="00EF3F91"/>
    <w:rsid w:val="00EF435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DE4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  <w:rsid w:val="00FF6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EC358F8-BB8B-4964-9A8D-753BAF459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07B56E-075F-4E63-AF28-246622441E8D}"/>
</file>

<file path=customXml/itemProps2.xml><?xml version="1.0" encoding="utf-8"?>
<ds:datastoreItem xmlns:ds="http://schemas.openxmlformats.org/officeDocument/2006/customXml" ds:itemID="{C28E592C-265E-4DC5-89EF-F13E0309F3C9}"/>
</file>

<file path=customXml/itemProps3.xml><?xml version="1.0" encoding="utf-8"?>
<ds:datastoreItem xmlns:ds="http://schemas.openxmlformats.org/officeDocument/2006/customXml" ds:itemID="{557B3D37-0EC3-4BF2-865E-B09B0D4A1A5E}"/>
</file>

<file path=customXml/itemProps4.xml><?xml version="1.0" encoding="utf-8"?>
<ds:datastoreItem xmlns:ds="http://schemas.openxmlformats.org/officeDocument/2006/customXml" ds:itemID="{9076133E-B0CE-4343-ADFE-8B9A288E5B50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17</TotalTime>
  <Pages>1</Pages>
  <Words>1028</Words>
  <Characters>5861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12</cp:revision>
  <cp:lastPrinted>2010-09-30T14:29:00Z</cp:lastPrinted>
  <dcterms:created xsi:type="dcterms:W3CDTF">2015-05-25T11:03:00Z</dcterms:created>
  <dcterms:modified xsi:type="dcterms:W3CDTF">2015-09-29T07:19:00Z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